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Cambridgeshire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Cambridgeshire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Cambridgeshire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Cambridgeshire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Cambridgeshire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Cambridgeshire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South Cambridgeshire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Cambridgeshire is estimated to be </w:t>
      </w:r>
      <w:r w:rsidRPr="00773DF7">
        <w:rPr>
          <w:rFonts w:ascii="Libre Franklin Light" w:eastAsia="Times New Roman" w:hAnsi="Libre Franklin Light" w:cs="Calibri Light"/>
          <w:b/>
          <w:bCs/>
          <w:color w:val="C45911" w:themeColor="accent2" w:themeShade="BF"/>
        </w:rPr>
        <w:t xml:space="preserve">£1,154,652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Cambridgeshire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Cambridgeshire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Cambridge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Cambridgeshire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Cambridge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Cambridgeshire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Cambridgeshire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Cambridge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Cambridgeshire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Cambridgeshire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Cambridgeshire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Cambridgeshire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Cambridgeshire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Cambridgeshire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£1,154,652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Cambridgeshire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£18,807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£388,947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£27,863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£7,836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£696,832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£1,154,652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Cambridgeshire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Cambridgeshire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Cambridgeshire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Cambridgeshire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Cambridgeshire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Cambridgeshire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Cambridgeshire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Cambridgeshire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827FA0E-43F0-4271-98DF-DF028CD8224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